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1686D" w14:textId="77777777" w:rsidR="00123A23" w:rsidRDefault="00123A23" w:rsidP="00123A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William JOHNSON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fl.1458)</w:t>
      </w:r>
    </w:p>
    <w:p w14:paraId="2CFFED06" w14:textId="77777777" w:rsidR="00123A23" w:rsidRDefault="00123A23" w:rsidP="00123A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Durham. Carpenter.</w:t>
      </w:r>
    </w:p>
    <w:p w14:paraId="7134C755" w14:textId="77777777" w:rsidR="00123A23" w:rsidRDefault="00123A23" w:rsidP="00123A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0D00503" w14:textId="77777777" w:rsidR="00123A23" w:rsidRDefault="00123A23" w:rsidP="00123A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75D04C1" w14:textId="77777777" w:rsidR="00123A23" w:rsidRDefault="00123A23" w:rsidP="00123A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1458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made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entercloswallez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in two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tenementsfor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3s.</w:t>
      </w:r>
    </w:p>
    <w:p w14:paraId="668C3096" w14:textId="77777777" w:rsidR="00123A23" w:rsidRDefault="00123A23" w:rsidP="00123A23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p.84)</w:t>
      </w:r>
    </w:p>
    <w:p w14:paraId="2B30C77B" w14:textId="77777777" w:rsidR="00123A23" w:rsidRDefault="00123A23" w:rsidP="00123A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1458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He made a loft in a tenement next to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St.Giles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’ cemetery. 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ibid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.p.85)</w:t>
      </w:r>
    </w:p>
    <w:p w14:paraId="09617D1F" w14:textId="77777777" w:rsidR="00123A23" w:rsidRDefault="00123A23" w:rsidP="00123A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C09D404" w14:textId="77777777" w:rsidR="00123A23" w:rsidRDefault="00123A23" w:rsidP="00123A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017A1C7" w14:textId="77777777" w:rsidR="00123A23" w:rsidRDefault="00123A23" w:rsidP="00123A23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August 2022</w:t>
      </w:r>
    </w:p>
    <w:p w14:paraId="3D83383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2A05F" w14:textId="77777777" w:rsidR="00123A23" w:rsidRDefault="00123A23" w:rsidP="009139A6">
      <w:r>
        <w:separator/>
      </w:r>
    </w:p>
  </w:endnote>
  <w:endnote w:type="continuationSeparator" w:id="0">
    <w:p w14:paraId="466FAAE7" w14:textId="77777777" w:rsidR="00123A23" w:rsidRDefault="00123A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2A2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6F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0BC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0A278" w14:textId="77777777" w:rsidR="00123A23" w:rsidRDefault="00123A23" w:rsidP="009139A6">
      <w:r>
        <w:separator/>
      </w:r>
    </w:p>
  </w:footnote>
  <w:footnote w:type="continuationSeparator" w:id="0">
    <w:p w14:paraId="1CE800FF" w14:textId="77777777" w:rsidR="00123A23" w:rsidRDefault="00123A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497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651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C9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A23"/>
    <w:rsid w:val="000666E0"/>
    <w:rsid w:val="00123A2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D2ED6"/>
  <w15:chartTrackingRefBased/>
  <w15:docId w15:val="{210EA380-AE05-4CC3-BB96-C6CE8CE61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2022-09-06T20:53:00Z</dcterms:created>
  <dcterms:modified xsi:type="dcterms:W3CDTF">2022-09-06T20:54:00Z</dcterms:modified>
</cp:coreProperties>
</file>